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0C07A" w14:textId="77777777" w:rsidR="00F274CB" w:rsidRDefault="00F274CB" w:rsidP="00F274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CROSBY</w:t>
      </w:r>
      <w:r>
        <w:rPr>
          <w:rFonts w:ascii="Times New Roman" w:hAnsi="Times New Roman" w:cs="Times New Roman"/>
          <w:sz w:val="24"/>
          <w:szCs w:val="24"/>
        </w:rPr>
        <w:t xml:space="preserve">       (fl.1485)</w:t>
      </w:r>
    </w:p>
    <w:p w14:paraId="3194F899" w14:textId="1090D29B" w:rsidR="00F274CB" w:rsidRDefault="00F274CB" w:rsidP="00F274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Nun Monkton Nunnery.</w:t>
      </w:r>
    </w:p>
    <w:p w14:paraId="3B11CBDE" w14:textId="77777777" w:rsidR="00F274CB" w:rsidRDefault="00F274CB" w:rsidP="00F274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C6C5A9" w14:textId="77777777" w:rsidR="00F274CB" w:rsidRDefault="00F274CB" w:rsidP="00F274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99BF35" w14:textId="77777777" w:rsidR="00F274CB" w:rsidRPr="00FF328A" w:rsidRDefault="00F274CB" w:rsidP="00F274C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>26 Feb.1485</w:t>
      </w:r>
      <w:r w:rsidRPr="00FF328A">
        <w:rPr>
          <w:rFonts w:ascii="Times New Roman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</w:rPr>
        <w:t>subdeacon</w:t>
      </w:r>
      <w:r w:rsidRPr="00FF328A">
        <w:rPr>
          <w:rFonts w:ascii="Times New Roman" w:hAnsi="Times New Roman" w:cs="Times New Roman"/>
          <w:sz w:val="24"/>
          <w:szCs w:val="24"/>
        </w:rPr>
        <w:t xml:space="preserve"> in in the conventual church of Holy Trinity Priory,</w:t>
      </w:r>
    </w:p>
    <w:p w14:paraId="4D4933C9" w14:textId="77777777" w:rsidR="00F274CB" w:rsidRPr="00FF328A" w:rsidRDefault="00F274CB" w:rsidP="00F274C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York, by William Egremont, Bishop of Dromore(q.v.).</w:t>
      </w:r>
    </w:p>
    <w:p w14:paraId="0C549691" w14:textId="77777777" w:rsidR="00F274CB" w:rsidRDefault="00F274CB" w:rsidP="00F274C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F328A">
        <w:rPr>
          <w:rFonts w:ascii="Times New Roman" w:hAnsi="Times New Roman" w:cs="Times New Roman"/>
          <w:sz w:val="24"/>
          <w:szCs w:val="24"/>
        </w:rPr>
        <w:t>)</w:t>
      </w:r>
    </w:p>
    <w:p w14:paraId="0FF30EDB" w14:textId="77777777" w:rsidR="008110F7" w:rsidRDefault="008110F7" w:rsidP="008110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Mar.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conventual church of the Franciscans at York,</w:t>
      </w:r>
    </w:p>
    <w:p w14:paraId="7A8DA825" w14:textId="77777777" w:rsidR="008110F7" w:rsidRDefault="008110F7" w:rsidP="008110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Dromore(q.v.).</w:t>
      </w:r>
    </w:p>
    <w:p w14:paraId="27788350" w14:textId="77777777" w:rsidR="008110F7" w:rsidRDefault="008110F7" w:rsidP="008110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 p.105)</w:t>
      </w:r>
    </w:p>
    <w:p w14:paraId="2F3E9BFD" w14:textId="77777777" w:rsidR="008110F7" w:rsidRDefault="008110F7" w:rsidP="00F274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20E569" w14:textId="77777777" w:rsidR="00F274CB" w:rsidRDefault="00F274CB" w:rsidP="00F274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0DB17B" w14:textId="77777777" w:rsidR="00F274CB" w:rsidRDefault="00F274CB" w:rsidP="00F274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5E8856" w14:textId="77777777" w:rsidR="00F274CB" w:rsidRPr="00FF328A" w:rsidRDefault="00F274CB" w:rsidP="00F274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September 2021</w:t>
      </w:r>
    </w:p>
    <w:p w14:paraId="2E210066" w14:textId="12A11E1E" w:rsidR="00BA00AB" w:rsidRPr="00F274C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274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9D639" w14:textId="77777777" w:rsidR="00F274CB" w:rsidRDefault="00F274CB" w:rsidP="009139A6">
      <w:r>
        <w:separator/>
      </w:r>
    </w:p>
  </w:endnote>
  <w:endnote w:type="continuationSeparator" w:id="0">
    <w:p w14:paraId="7DA17EE7" w14:textId="77777777" w:rsidR="00F274CB" w:rsidRDefault="00F274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C1E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B998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761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921FF" w14:textId="77777777" w:rsidR="00F274CB" w:rsidRDefault="00F274CB" w:rsidP="009139A6">
      <w:r>
        <w:separator/>
      </w:r>
    </w:p>
  </w:footnote>
  <w:footnote w:type="continuationSeparator" w:id="0">
    <w:p w14:paraId="69E20CFC" w14:textId="77777777" w:rsidR="00F274CB" w:rsidRDefault="00F274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9FCC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0505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F7E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4CB"/>
    <w:rsid w:val="000666E0"/>
    <w:rsid w:val="002510B7"/>
    <w:rsid w:val="005C130B"/>
    <w:rsid w:val="00782C2B"/>
    <w:rsid w:val="008110F7"/>
    <w:rsid w:val="00826F5C"/>
    <w:rsid w:val="009139A6"/>
    <w:rsid w:val="009448BB"/>
    <w:rsid w:val="00A3176C"/>
    <w:rsid w:val="00AE65F8"/>
    <w:rsid w:val="00BA00AB"/>
    <w:rsid w:val="00CB4ED9"/>
    <w:rsid w:val="00EB3209"/>
    <w:rsid w:val="00F274CB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0B581"/>
  <w15:chartTrackingRefBased/>
  <w15:docId w15:val="{74720C2E-F807-48B8-88F8-01681914E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2021-09-28T16:07:00Z</dcterms:created>
  <dcterms:modified xsi:type="dcterms:W3CDTF">2025-02-01T19:29:00Z</dcterms:modified>
</cp:coreProperties>
</file>